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KENEGY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Marazion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E4A2A" w:rsidRDefault="00CE4A2A" w:rsidP="00CE4A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CE4A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A2A" w:rsidRDefault="00CE4A2A" w:rsidP="00E71FC3">
      <w:pPr>
        <w:spacing w:after="0" w:line="240" w:lineRule="auto"/>
      </w:pPr>
      <w:r>
        <w:separator/>
      </w:r>
    </w:p>
  </w:endnote>
  <w:endnote w:type="continuationSeparator" w:id="0">
    <w:p w:rsidR="00CE4A2A" w:rsidRDefault="00CE4A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A2A" w:rsidRDefault="00CE4A2A" w:rsidP="00E71FC3">
      <w:pPr>
        <w:spacing w:after="0" w:line="240" w:lineRule="auto"/>
      </w:pPr>
      <w:r>
        <w:separator/>
      </w:r>
    </w:p>
  </w:footnote>
  <w:footnote w:type="continuationSeparator" w:id="0">
    <w:p w:rsidR="00CE4A2A" w:rsidRDefault="00CE4A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2A"/>
    <w:rsid w:val="00AB52E8"/>
    <w:rsid w:val="00B16D3F"/>
    <w:rsid w:val="00CE4A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B0FD0"/>
  <w15:chartTrackingRefBased/>
  <w15:docId w15:val="{6BFB7A70-FC85-419C-8E8D-12013512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2016-06-02T09:41:00Z</dcterms:created>
  <dcterms:modified xsi:type="dcterms:W3CDTF">2016-06-02T09:42:00Z</dcterms:modified>
</cp:coreProperties>
</file>